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23" w:rsidRDefault="00C82423" w:rsidP="00785F83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ПРОЕКТ</w:t>
      </w:r>
    </w:p>
    <w:p w:rsidR="00C82423" w:rsidRPr="00552B53" w:rsidRDefault="00C82423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C82423" w:rsidRDefault="00C82423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СЕТОЛОВСКАЯ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C82423" w:rsidRPr="00552B53" w:rsidRDefault="00C82423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C82423" w:rsidRPr="009D12CF" w:rsidRDefault="00C82423" w:rsidP="00435B6F">
      <w:pPr>
        <w:jc w:val="center"/>
        <w:outlineLvl w:val="0"/>
        <w:rPr>
          <w:sz w:val="28"/>
          <w:szCs w:val="28"/>
        </w:rPr>
      </w:pPr>
    </w:p>
    <w:p w:rsidR="00C82423" w:rsidRPr="009D12CF" w:rsidRDefault="00C82423" w:rsidP="009D12CF">
      <w:pPr>
        <w:rPr>
          <w:sz w:val="28"/>
          <w:szCs w:val="28"/>
        </w:rPr>
      </w:pPr>
    </w:p>
    <w:p w:rsidR="00C82423" w:rsidRPr="009D12CF" w:rsidRDefault="00C82423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C82423" w:rsidRDefault="00C82423" w:rsidP="009D12CF">
      <w:pPr>
        <w:jc w:val="center"/>
        <w:rPr>
          <w:b/>
          <w:sz w:val="28"/>
          <w:szCs w:val="28"/>
        </w:rPr>
      </w:pPr>
    </w:p>
    <w:p w:rsidR="00C82423" w:rsidRPr="009139F8" w:rsidRDefault="00C82423" w:rsidP="009D12CF">
      <w:pPr>
        <w:jc w:val="center"/>
        <w:rPr>
          <w:b/>
          <w:sz w:val="28"/>
          <w:szCs w:val="28"/>
        </w:rPr>
      </w:pPr>
    </w:p>
    <w:p w:rsidR="00C82423" w:rsidRDefault="00C82423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 « »            2025года  </w:t>
      </w:r>
      <w:r w:rsidRPr="000F44D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C82423" w:rsidRPr="000F44D3" w:rsidRDefault="00C82423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с. Сетолово</w:t>
      </w:r>
    </w:p>
    <w:p w:rsidR="00C82423" w:rsidRPr="009139F8" w:rsidRDefault="00C82423" w:rsidP="009D12CF">
      <w:pPr>
        <w:rPr>
          <w:sz w:val="28"/>
          <w:szCs w:val="28"/>
        </w:rPr>
      </w:pPr>
    </w:p>
    <w:p w:rsidR="00C82423" w:rsidRDefault="00C82423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C82423" w:rsidRDefault="00C82423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C82423" w:rsidRDefault="00C82423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Сетоловского</w:t>
      </w:r>
    </w:p>
    <w:p w:rsidR="00C82423" w:rsidRDefault="00C82423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Почепского муниципального района</w:t>
      </w:r>
    </w:p>
    <w:p w:rsidR="00C82423" w:rsidRDefault="00C82423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области»  </w:t>
      </w:r>
    </w:p>
    <w:p w:rsidR="00C82423" w:rsidRDefault="00C82423" w:rsidP="009D12CF">
      <w:pPr>
        <w:rPr>
          <w:sz w:val="28"/>
          <w:szCs w:val="28"/>
        </w:rPr>
      </w:pPr>
    </w:p>
    <w:p w:rsidR="00C82423" w:rsidRDefault="00C82423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</w:p>
    <w:p w:rsidR="00C82423" w:rsidRDefault="00C82423" w:rsidP="00E3606B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Сетоловской сельской администрации Почепского района от 21.02.2025 №9  «</w:t>
      </w:r>
      <w:r w:rsidRPr="00E3606B">
        <w:rPr>
          <w:bCs/>
          <w:sz w:val="28"/>
          <w:szCs w:val="28"/>
        </w:rPr>
        <w:t>Об утверждении Порядка принятия решений о разработке  муниципальных программ и их формирования и реализации в муниципальном образовании «Сетоловское сельское поселение», Порядка проведения и критерии оценки эффективности реализации  муниципальных программ в муниципальном образовании Сетоловское сельское поселение, Порядка проведения мониторинга и оценки эффективности реализации муниципальных программ</w:t>
      </w:r>
      <w:r>
        <w:rPr>
          <w:sz w:val="28"/>
          <w:szCs w:val="28"/>
        </w:rPr>
        <w:t xml:space="preserve">», </w:t>
      </w:r>
    </w:p>
    <w:p w:rsidR="00C82423" w:rsidRPr="00E3606B" w:rsidRDefault="00C82423" w:rsidP="00E3606B">
      <w:r w:rsidRPr="009139F8">
        <w:rPr>
          <w:sz w:val="28"/>
          <w:szCs w:val="28"/>
        </w:rPr>
        <w:t>Постановляю:</w:t>
      </w:r>
    </w:p>
    <w:p w:rsidR="00C82423" w:rsidRDefault="00C82423" w:rsidP="00E47C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 органа местного самоуправления Сетоловского сельского поселения Почепского муниципального района Брянской области»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>овлением Сетоловской сельской администрации  от 03.12.2018 года № 37(в редакции от 28.12.2019 №64, от28.09.2020 года №35,от 30.10.2020 года № 56,</w:t>
      </w:r>
      <w:r w:rsidRPr="00573C51">
        <w:rPr>
          <w:b/>
        </w:rPr>
        <w:t xml:space="preserve"> </w:t>
      </w:r>
      <w:r w:rsidRPr="00573C51">
        <w:rPr>
          <w:sz w:val="28"/>
          <w:szCs w:val="28"/>
        </w:rPr>
        <w:t>от 29.12.2020</w:t>
      </w:r>
      <w:r>
        <w:rPr>
          <w:sz w:val="28"/>
          <w:szCs w:val="28"/>
        </w:rPr>
        <w:t xml:space="preserve"> года</w:t>
      </w:r>
      <w:r w:rsidRPr="00573C51">
        <w:rPr>
          <w:sz w:val="28"/>
          <w:szCs w:val="28"/>
        </w:rPr>
        <w:t>№76,</w:t>
      </w:r>
      <w:r>
        <w:rPr>
          <w:sz w:val="28"/>
          <w:szCs w:val="28"/>
        </w:rPr>
        <w:t xml:space="preserve"> </w:t>
      </w:r>
      <w:r w:rsidRPr="00573C51">
        <w:rPr>
          <w:sz w:val="28"/>
          <w:szCs w:val="28"/>
        </w:rPr>
        <w:t>от 29.12.2021года №85</w:t>
      </w:r>
      <w:r>
        <w:rPr>
          <w:sz w:val="28"/>
          <w:szCs w:val="28"/>
        </w:rPr>
        <w:t xml:space="preserve">,от </w:t>
      </w:r>
      <w:r w:rsidRPr="00B01D9B">
        <w:rPr>
          <w:sz w:val="28"/>
          <w:szCs w:val="28"/>
        </w:rPr>
        <w:t>31.10.2022года №52,</w:t>
      </w:r>
      <w:r>
        <w:rPr>
          <w:sz w:val="28"/>
          <w:szCs w:val="28"/>
        </w:rPr>
        <w:t xml:space="preserve"> от 29.12.2022года</w:t>
      </w:r>
      <w:r w:rsidRPr="00B01D9B">
        <w:rPr>
          <w:sz w:val="28"/>
          <w:szCs w:val="28"/>
        </w:rPr>
        <w:t>№90,</w:t>
      </w:r>
      <w:r>
        <w:rPr>
          <w:sz w:val="28"/>
          <w:szCs w:val="28"/>
        </w:rPr>
        <w:t xml:space="preserve">от </w:t>
      </w:r>
      <w:r w:rsidRPr="00B01D9B">
        <w:rPr>
          <w:sz w:val="28"/>
          <w:szCs w:val="28"/>
        </w:rPr>
        <w:t>10.11.2023 года №53</w:t>
      </w:r>
      <w:r>
        <w:rPr>
          <w:sz w:val="28"/>
          <w:szCs w:val="28"/>
        </w:rPr>
        <w:t>,</w:t>
      </w:r>
      <w:r w:rsidRPr="00E47C51">
        <w:rPr>
          <w:sz w:val="28"/>
          <w:szCs w:val="28"/>
        </w:rPr>
        <w:t xml:space="preserve"> </w:t>
      </w:r>
      <w:r>
        <w:rPr>
          <w:sz w:val="28"/>
          <w:szCs w:val="28"/>
        </w:rPr>
        <w:t>от 29.12.2023года №92,от 31.07.2024года №29а, от 11.11.2024 №35,от 27.12.2024года №40,от 30.09.2025года №26)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C82423" w:rsidRDefault="00C82423" w:rsidP="00E47C5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4E0C8D">
        <w:rPr>
          <w:sz w:val="28"/>
          <w:szCs w:val="28"/>
        </w:rPr>
        <w:t xml:space="preserve"> </w:t>
      </w:r>
      <w:r>
        <w:rPr>
          <w:sz w:val="28"/>
          <w:szCs w:val="28"/>
        </w:rPr>
        <w:t>Этапы и с</w:t>
      </w:r>
      <w:r w:rsidRPr="00E820EF">
        <w:rPr>
          <w:sz w:val="28"/>
          <w:szCs w:val="28"/>
        </w:rPr>
        <w:t>роки реализации муниципальной  программы</w:t>
      </w:r>
      <w:r>
        <w:rPr>
          <w:sz w:val="28"/>
          <w:szCs w:val="28"/>
        </w:rPr>
        <w:t xml:space="preserve"> </w:t>
      </w:r>
      <w:r w:rsidRPr="00E820EF">
        <w:rPr>
          <w:sz w:val="28"/>
          <w:szCs w:val="28"/>
        </w:rPr>
        <w:t>осуществляется в течение 2019– 202</w:t>
      </w:r>
      <w:r>
        <w:rPr>
          <w:sz w:val="28"/>
          <w:szCs w:val="28"/>
        </w:rPr>
        <w:t>8</w:t>
      </w:r>
      <w:r w:rsidRPr="00E820EF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C82423" w:rsidRPr="00242262" w:rsidRDefault="00C82423" w:rsidP="00875B7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502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294">
        <w:rPr>
          <w:rFonts w:ascii="Times New Roman" w:hAnsi="Times New Roman" w:cs="Times New Roman"/>
          <w:sz w:val="28"/>
          <w:szCs w:val="28"/>
        </w:rPr>
        <w:t>.</w:t>
      </w:r>
      <w:r w:rsidRPr="00242262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42262">
        <w:rPr>
          <w:rFonts w:ascii="Times New Roman" w:hAnsi="Times New Roman" w:cs="Times New Roman"/>
          <w:sz w:val="28"/>
          <w:szCs w:val="28"/>
        </w:rPr>
        <w:t>ункте 1.2. цифры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D44FF">
        <w:rPr>
          <w:rFonts w:ascii="Times New Roman" w:hAnsi="Times New Roman" w:cs="Times New Roman"/>
          <w:sz w:val="28"/>
          <w:szCs w:val="28"/>
        </w:rPr>
        <w:t>17 718 845,57</w:t>
      </w:r>
      <w:r w:rsidRPr="00242262">
        <w:rPr>
          <w:rFonts w:ascii="Times New Roman" w:hAnsi="Times New Roman" w:cs="Times New Roman"/>
          <w:sz w:val="28"/>
          <w:szCs w:val="28"/>
        </w:rPr>
        <w:t>»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заменить цифрами «</w:t>
      </w:r>
      <w:r>
        <w:rPr>
          <w:rFonts w:ascii="Times New Roman" w:hAnsi="Times New Roman" w:cs="Times New Roman"/>
          <w:sz w:val="28"/>
          <w:szCs w:val="28"/>
        </w:rPr>
        <w:t>21 131 577,57</w:t>
      </w:r>
      <w:r w:rsidRPr="0024226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«2</w:t>
      </w:r>
      <w:r>
        <w:rPr>
          <w:rFonts w:ascii="Times New Roman" w:hAnsi="Times New Roman" w:cs="Times New Roman"/>
          <w:sz w:val="28"/>
          <w:szCs w:val="28"/>
        </w:rPr>
        <w:t> 235 734,00» заменить цифрами « 3 048 346,00»,</w:t>
      </w:r>
      <w:r w:rsidRPr="002E2AB8"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«2</w:t>
      </w:r>
      <w:r>
        <w:rPr>
          <w:rFonts w:ascii="Times New Roman" w:hAnsi="Times New Roman" w:cs="Times New Roman"/>
          <w:sz w:val="28"/>
          <w:szCs w:val="28"/>
        </w:rPr>
        <w:t> 111 350,00» заменить цифрами « 2 220 358,00»,</w:t>
      </w:r>
      <w:r w:rsidRPr="002E2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запланировать объем средств  на 2028год</w:t>
      </w:r>
      <w:r w:rsidRPr="0024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2422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252 934,00 рублей.</w:t>
      </w:r>
    </w:p>
    <w:p w:rsidR="00C82423" w:rsidRPr="00573C51" w:rsidRDefault="00C82423" w:rsidP="00F75ED0">
      <w:pPr>
        <w:jc w:val="both"/>
        <w:outlineLvl w:val="0"/>
      </w:pPr>
      <w:r>
        <w:rPr>
          <w:sz w:val="28"/>
          <w:szCs w:val="28"/>
        </w:rPr>
        <w:t xml:space="preserve">  </w:t>
      </w:r>
      <w:r w:rsidRPr="00F75ED0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F75ED0">
        <w:rPr>
          <w:sz w:val="28"/>
          <w:szCs w:val="28"/>
        </w:rPr>
        <w:t xml:space="preserve">. </w:t>
      </w:r>
      <w:r w:rsidRPr="00242262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242262">
        <w:rPr>
          <w:sz w:val="28"/>
          <w:szCs w:val="28"/>
        </w:rPr>
        <w:t>ункте 1.</w:t>
      </w:r>
      <w:r>
        <w:rPr>
          <w:sz w:val="28"/>
          <w:szCs w:val="28"/>
        </w:rPr>
        <w:t>4</w:t>
      </w:r>
      <w:r w:rsidRPr="00242262">
        <w:rPr>
          <w:sz w:val="28"/>
          <w:szCs w:val="28"/>
        </w:rPr>
        <w:t>. цифры</w:t>
      </w:r>
      <w:r>
        <w:rPr>
          <w:sz w:val="28"/>
          <w:szCs w:val="28"/>
        </w:rPr>
        <w:t xml:space="preserve"> «</w:t>
      </w:r>
      <w:r w:rsidRPr="00ED44FF">
        <w:rPr>
          <w:sz w:val="28"/>
          <w:szCs w:val="28"/>
        </w:rPr>
        <w:t>17 718 845,57</w:t>
      </w:r>
      <w:r w:rsidRPr="00242262">
        <w:rPr>
          <w:sz w:val="28"/>
          <w:szCs w:val="28"/>
        </w:rPr>
        <w:t>» 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заменить цифрами «</w:t>
      </w:r>
      <w:r>
        <w:rPr>
          <w:sz w:val="28"/>
          <w:szCs w:val="28"/>
        </w:rPr>
        <w:t>21 131 577,57</w:t>
      </w:r>
      <w:r w:rsidRPr="00242262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235 734,00» заменить цифрами « 3 048 346,00».</w:t>
      </w:r>
      <w:r w:rsidRPr="002E2AB8"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111 350,00» заменить цифрами « 2 220 358,00»,</w:t>
      </w:r>
      <w:r w:rsidRPr="002E2AB8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запланировать объем средств  на 2028 год</w:t>
      </w:r>
      <w:r w:rsidRPr="002422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сумме </w:t>
      </w:r>
      <w:r w:rsidRPr="00242262">
        <w:rPr>
          <w:sz w:val="28"/>
          <w:szCs w:val="28"/>
        </w:rPr>
        <w:t>2</w:t>
      </w:r>
      <w:r>
        <w:rPr>
          <w:sz w:val="28"/>
          <w:szCs w:val="28"/>
        </w:rPr>
        <w:t> 252 934,00 рублей</w:t>
      </w:r>
    </w:p>
    <w:p w:rsidR="00C82423" w:rsidRDefault="00C82423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1.4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82423" w:rsidRDefault="00C82423" w:rsidP="00C42549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 1.5. </w:t>
      </w:r>
      <w:r w:rsidRPr="00654958">
        <w:rPr>
          <w:bCs/>
          <w:color w:val="000000"/>
          <w:sz w:val="28"/>
          <w:szCs w:val="28"/>
          <w:shd w:val="clear" w:color="auto" w:fill="FFFFFF"/>
        </w:rPr>
        <w:t>Сведения о показателях (индикаторах) муниципальной программы, подпрограмм и их значениях</w:t>
      </w:r>
      <w:r>
        <w:rPr>
          <w:sz w:val="28"/>
          <w:szCs w:val="28"/>
        </w:rPr>
        <w:t>(приложение №3) прилагается в новой редакции</w:t>
      </w:r>
      <w:r w:rsidRPr="009139F8">
        <w:rPr>
          <w:sz w:val="28"/>
          <w:szCs w:val="28"/>
        </w:rPr>
        <w:t>.</w:t>
      </w:r>
    </w:p>
    <w:p w:rsidR="00C82423" w:rsidRDefault="00C82423" w:rsidP="00CE1934">
      <w:pPr>
        <w:jc w:val="both"/>
        <w:rPr>
          <w:sz w:val="28"/>
          <w:szCs w:val="28"/>
        </w:rPr>
      </w:pPr>
    </w:p>
    <w:p w:rsidR="00C82423" w:rsidRDefault="00C82423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 момента подписания.</w:t>
      </w:r>
    </w:p>
    <w:p w:rsidR="00C82423" w:rsidRDefault="00C8242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Контроль за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Двоенко В.И.</w:t>
      </w:r>
    </w:p>
    <w:p w:rsidR="00C82423" w:rsidRDefault="00C8242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</w:t>
      </w:r>
      <w:r w:rsidRPr="006C37E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</w:t>
      </w:r>
      <w:r w:rsidRPr="002457A6">
        <w:rPr>
          <w:sz w:val="28"/>
          <w:szCs w:val="28"/>
        </w:rPr>
        <w:t xml:space="preserve"> подлежит официальному опубликованию (обнародованию) согласно Устав</w:t>
      </w:r>
      <w:r>
        <w:rPr>
          <w:sz w:val="28"/>
          <w:szCs w:val="28"/>
        </w:rPr>
        <w:t>у</w:t>
      </w:r>
      <w:r w:rsidRPr="002457A6">
        <w:rPr>
          <w:sz w:val="28"/>
          <w:szCs w:val="28"/>
        </w:rPr>
        <w:t xml:space="preserve"> Сетоловского сельского поселения и на официальном сайте Сетоловской сельской администрации в сети «Интернет»: </w:t>
      </w:r>
      <w:hyperlink r:id="rId4" w:history="1">
        <w:r>
          <w:rPr>
            <w:rStyle w:val="Hyperlink"/>
            <w:sz w:val="28"/>
            <w:szCs w:val="28"/>
            <w:lang w:val="en-US"/>
          </w:rPr>
          <w:t>setolovorf</w:t>
        </w:r>
        <w:r w:rsidRPr="002457A6">
          <w:rPr>
            <w:rStyle w:val="Hyperlink"/>
            <w:sz w:val="28"/>
            <w:szCs w:val="28"/>
          </w:rPr>
          <w:t>.</w:t>
        </w:r>
        <w:r w:rsidRPr="002457A6">
          <w:rPr>
            <w:rStyle w:val="Hyperlink"/>
            <w:sz w:val="28"/>
            <w:szCs w:val="28"/>
            <w:lang w:val="en-US"/>
          </w:rPr>
          <w:t>ru</w:t>
        </w:r>
      </w:hyperlink>
      <w:r w:rsidRPr="002457A6">
        <w:rPr>
          <w:sz w:val="28"/>
          <w:szCs w:val="28"/>
        </w:rPr>
        <w:t>.</w:t>
      </w: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Глава поселения                                                                            С.А.Никуткин  </w:t>
      </w: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CE11EF">
      <w:pPr>
        <w:rPr>
          <w:sz w:val="28"/>
          <w:szCs w:val="28"/>
        </w:rPr>
      </w:pPr>
    </w:p>
    <w:p w:rsidR="00C82423" w:rsidRDefault="00C82423" w:rsidP="00301D8F">
      <w:pPr>
        <w:pStyle w:val="NoSpacing"/>
      </w:pPr>
    </w:p>
    <w:sectPr w:rsidR="00C82423" w:rsidSect="00F75ED0">
      <w:pgSz w:w="11906" w:h="16838"/>
      <w:pgMar w:top="851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386E"/>
    <w:rsid w:val="00005A3E"/>
    <w:rsid w:val="00012194"/>
    <w:rsid w:val="000125CB"/>
    <w:rsid w:val="00015337"/>
    <w:rsid w:val="000244B6"/>
    <w:rsid w:val="00033647"/>
    <w:rsid w:val="00046DCA"/>
    <w:rsid w:val="0005397F"/>
    <w:rsid w:val="000555D1"/>
    <w:rsid w:val="00057E04"/>
    <w:rsid w:val="0007095F"/>
    <w:rsid w:val="00070D36"/>
    <w:rsid w:val="000862C2"/>
    <w:rsid w:val="00092192"/>
    <w:rsid w:val="000A2E47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5686"/>
    <w:rsid w:val="001167F3"/>
    <w:rsid w:val="00122CCA"/>
    <w:rsid w:val="001251EF"/>
    <w:rsid w:val="0012726B"/>
    <w:rsid w:val="0013133F"/>
    <w:rsid w:val="001317BF"/>
    <w:rsid w:val="001325B4"/>
    <w:rsid w:val="001551F5"/>
    <w:rsid w:val="00157988"/>
    <w:rsid w:val="00161696"/>
    <w:rsid w:val="00163F03"/>
    <w:rsid w:val="001701C9"/>
    <w:rsid w:val="00171F2F"/>
    <w:rsid w:val="00173A1E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A3F96"/>
    <w:rsid w:val="001B0EAF"/>
    <w:rsid w:val="001B2690"/>
    <w:rsid w:val="001B64E3"/>
    <w:rsid w:val="001C451E"/>
    <w:rsid w:val="001E26DE"/>
    <w:rsid w:val="001E4DDF"/>
    <w:rsid w:val="001E6FE8"/>
    <w:rsid w:val="001F4BAD"/>
    <w:rsid w:val="001F53EB"/>
    <w:rsid w:val="0020558E"/>
    <w:rsid w:val="00206F1D"/>
    <w:rsid w:val="00207FDB"/>
    <w:rsid w:val="00212DD1"/>
    <w:rsid w:val="00221E28"/>
    <w:rsid w:val="00224EE1"/>
    <w:rsid w:val="00234A71"/>
    <w:rsid w:val="002411C1"/>
    <w:rsid w:val="00242262"/>
    <w:rsid w:val="00243F9F"/>
    <w:rsid w:val="002457A6"/>
    <w:rsid w:val="00250802"/>
    <w:rsid w:val="00255700"/>
    <w:rsid w:val="00255BE9"/>
    <w:rsid w:val="00257A9E"/>
    <w:rsid w:val="00266F9C"/>
    <w:rsid w:val="00280B8E"/>
    <w:rsid w:val="00284641"/>
    <w:rsid w:val="00295686"/>
    <w:rsid w:val="002A3DFE"/>
    <w:rsid w:val="002D1B81"/>
    <w:rsid w:val="002D2963"/>
    <w:rsid w:val="002D4242"/>
    <w:rsid w:val="002D682F"/>
    <w:rsid w:val="002D6C34"/>
    <w:rsid w:val="002E2AB8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2757F"/>
    <w:rsid w:val="003306B8"/>
    <w:rsid w:val="003316C0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194C"/>
    <w:rsid w:val="003A2BAF"/>
    <w:rsid w:val="003A5091"/>
    <w:rsid w:val="003A5DA1"/>
    <w:rsid w:val="003B25C8"/>
    <w:rsid w:val="003D103A"/>
    <w:rsid w:val="003F205D"/>
    <w:rsid w:val="003F3F4D"/>
    <w:rsid w:val="003F757D"/>
    <w:rsid w:val="0040177B"/>
    <w:rsid w:val="00406C1E"/>
    <w:rsid w:val="00410273"/>
    <w:rsid w:val="004107E2"/>
    <w:rsid w:val="00415D3F"/>
    <w:rsid w:val="004178A9"/>
    <w:rsid w:val="004252FB"/>
    <w:rsid w:val="00435B6F"/>
    <w:rsid w:val="004362B8"/>
    <w:rsid w:val="004427A0"/>
    <w:rsid w:val="00445931"/>
    <w:rsid w:val="00446EE7"/>
    <w:rsid w:val="004501C3"/>
    <w:rsid w:val="00450294"/>
    <w:rsid w:val="00451843"/>
    <w:rsid w:val="004535DC"/>
    <w:rsid w:val="0045360C"/>
    <w:rsid w:val="00453E3A"/>
    <w:rsid w:val="00454D5C"/>
    <w:rsid w:val="00466FF9"/>
    <w:rsid w:val="00470B8B"/>
    <w:rsid w:val="004716D0"/>
    <w:rsid w:val="00477028"/>
    <w:rsid w:val="00477727"/>
    <w:rsid w:val="004818EB"/>
    <w:rsid w:val="0048440B"/>
    <w:rsid w:val="0048511A"/>
    <w:rsid w:val="004855B8"/>
    <w:rsid w:val="00491A77"/>
    <w:rsid w:val="004A0FAD"/>
    <w:rsid w:val="004A158C"/>
    <w:rsid w:val="004A2B32"/>
    <w:rsid w:val="004A2EA4"/>
    <w:rsid w:val="004A5732"/>
    <w:rsid w:val="004C05B4"/>
    <w:rsid w:val="004C1D59"/>
    <w:rsid w:val="004D2B54"/>
    <w:rsid w:val="004D7065"/>
    <w:rsid w:val="004E0C8D"/>
    <w:rsid w:val="004E3FD0"/>
    <w:rsid w:val="004E5CE9"/>
    <w:rsid w:val="004E6CCB"/>
    <w:rsid w:val="004F525A"/>
    <w:rsid w:val="004F760B"/>
    <w:rsid w:val="005010B1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1F81"/>
    <w:rsid w:val="0054299C"/>
    <w:rsid w:val="005456C8"/>
    <w:rsid w:val="00552B53"/>
    <w:rsid w:val="005548CA"/>
    <w:rsid w:val="005577AF"/>
    <w:rsid w:val="00566545"/>
    <w:rsid w:val="005709E7"/>
    <w:rsid w:val="00572EF8"/>
    <w:rsid w:val="00573C51"/>
    <w:rsid w:val="005752A6"/>
    <w:rsid w:val="00576BB9"/>
    <w:rsid w:val="00587858"/>
    <w:rsid w:val="0059100B"/>
    <w:rsid w:val="005A229C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54958"/>
    <w:rsid w:val="00655C9F"/>
    <w:rsid w:val="006649B7"/>
    <w:rsid w:val="0067172A"/>
    <w:rsid w:val="006729BD"/>
    <w:rsid w:val="00682BE7"/>
    <w:rsid w:val="006856A7"/>
    <w:rsid w:val="00693E02"/>
    <w:rsid w:val="0069449F"/>
    <w:rsid w:val="006A27F7"/>
    <w:rsid w:val="006C0CB9"/>
    <w:rsid w:val="006C375B"/>
    <w:rsid w:val="006C37E6"/>
    <w:rsid w:val="006C5D32"/>
    <w:rsid w:val="006C6444"/>
    <w:rsid w:val="006F403A"/>
    <w:rsid w:val="006F510B"/>
    <w:rsid w:val="006F5336"/>
    <w:rsid w:val="006F5AB6"/>
    <w:rsid w:val="00722417"/>
    <w:rsid w:val="007247AA"/>
    <w:rsid w:val="00724A9C"/>
    <w:rsid w:val="00733460"/>
    <w:rsid w:val="007338E8"/>
    <w:rsid w:val="007350B5"/>
    <w:rsid w:val="0074174B"/>
    <w:rsid w:val="00751C49"/>
    <w:rsid w:val="007527E6"/>
    <w:rsid w:val="00762215"/>
    <w:rsid w:val="007814C1"/>
    <w:rsid w:val="00782663"/>
    <w:rsid w:val="0078360D"/>
    <w:rsid w:val="00785F83"/>
    <w:rsid w:val="00792F7A"/>
    <w:rsid w:val="007A4C88"/>
    <w:rsid w:val="007A5650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E74A1"/>
    <w:rsid w:val="007F0043"/>
    <w:rsid w:val="007F17CC"/>
    <w:rsid w:val="008028D3"/>
    <w:rsid w:val="00802AB3"/>
    <w:rsid w:val="008057D2"/>
    <w:rsid w:val="00806418"/>
    <w:rsid w:val="00807670"/>
    <w:rsid w:val="008213E9"/>
    <w:rsid w:val="008221B9"/>
    <w:rsid w:val="00826C0D"/>
    <w:rsid w:val="008326C5"/>
    <w:rsid w:val="0083562B"/>
    <w:rsid w:val="00840DB1"/>
    <w:rsid w:val="00852D45"/>
    <w:rsid w:val="00862083"/>
    <w:rsid w:val="0086274E"/>
    <w:rsid w:val="0086454C"/>
    <w:rsid w:val="0087100C"/>
    <w:rsid w:val="00875B77"/>
    <w:rsid w:val="00876B30"/>
    <w:rsid w:val="00877099"/>
    <w:rsid w:val="008777B9"/>
    <w:rsid w:val="00877A11"/>
    <w:rsid w:val="00880A2F"/>
    <w:rsid w:val="00886980"/>
    <w:rsid w:val="00897421"/>
    <w:rsid w:val="008A0C6A"/>
    <w:rsid w:val="008A0D77"/>
    <w:rsid w:val="008A270A"/>
    <w:rsid w:val="008A5DE2"/>
    <w:rsid w:val="008B6993"/>
    <w:rsid w:val="008B6BA1"/>
    <w:rsid w:val="008B7CF7"/>
    <w:rsid w:val="008C1A50"/>
    <w:rsid w:val="008D1B2A"/>
    <w:rsid w:val="008D1E5E"/>
    <w:rsid w:val="008D56DE"/>
    <w:rsid w:val="008D71DC"/>
    <w:rsid w:val="008E3C5A"/>
    <w:rsid w:val="008F08B2"/>
    <w:rsid w:val="008F6141"/>
    <w:rsid w:val="008F7375"/>
    <w:rsid w:val="00906EEF"/>
    <w:rsid w:val="00911119"/>
    <w:rsid w:val="009139F8"/>
    <w:rsid w:val="00915E9E"/>
    <w:rsid w:val="00916C36"/>
    <w:rsid w:val="00920F19"/>
    <w:rsid w:val="00922D22"/>
    <w:rsid w:val="00933755"/>
    <w:rsid w:val="00934663"/>
    <w:rsid w:val="009355B9"/>
    <w:rsid w:val="00937173"/>
    <w:rsid w:val="00941645"/>
    <w:rsid w:val="009436E3"/>
    <w:rsid w:val="00944A04"/>
    <w:rsid w:val="00947B4D"/>
    <w:rsid w:val="009506E2"/>
    <w:rsid w:val="009543AB"/>
    <w:rsid w:val="00957D55"/>
    <w:rsid w:val="009643D2"/>
    <w:rsid w:val="0096555D"/>
    <w:rsid w:val="00967D87"/>
    <w:rsid w:val="009724E9"/>
    <w:rsid w:val="00973CD8"/>
    <w:rsid w:val="00973D91"/>
    <w:rsid w:val="00985E58"/>
    <w:rsid w:val="00991004"/>
    <w:rsid w:val="00991026"/>
    <w:rsid w:val="009943DF"/>
    <w:rsid w:val="009A126F"/>
    <w:rsid w:val="009B5D74"/>
    <w:rsid w:val="009C5672"/>
    <w:rsid w:val="009C746D"/>
    <w:rsid w:val="009D072A"/>
    <w:rsid w:val="009D12CF"/>
    <w:rsid w:val="009D2F98"/>
    <w:rsid w:val="009D52DC"/>
    <w:rsid w:val="009E7CE6"/>
    <w:rsid w:val="009F0F31"/>
    <w:rsid w:val="00A04191"/>
    <w:rsid w:val="00A07E10"/>
    <w:rsid w:val="00A1288B"/>
    <w:rsid w:val="00A144A7"/>
    <w:rsid w:val="00A1700D"/>
    <w:rsid w:val="00A23666"/>
    <w:rsid w:val="00A30316"/>
    <w:rsid w:val="00A305B6"/>
    <w:rsid w:val="00A31848"/>
    <w:rsid w:val="00A61ABD"/>
    <w:rsid w:val="00A66F2B"/>
    <w:rsid w:val="00A81D74"/>
    <w:rsid w:val="00A83279"/>
    <w:rsid w:val="00A84122"/>
    <w:rsid w:val="00A85725"/>
    <w:rsid w:val="00AA7814"/>
    <w:rsid w:val="00AB2BC4"/>
    <w:rsid w:val="00AB2EAB"/>
    <w:rsid w:val="00AB3B2E"/>
    <w:rsid w:val="00AB6E5D"/>
    <w:rsid w:val="00AC0C21"/>
    <w:rsid w:val="00AC61E5"/>
    <w:rsid w:val="00AD05B6"/>
    <w:rsid w:val="00AD39BF"/>
    <w:rsid w:val="00AE4BA5"/>
    <w:rsid w:val="00AF08E1"/>
    <w:rsid w:val="00AF49A3"/>
    <w:rsid w:val="00AF7F76"/>
    <w:rsid w:val="00B01D9B"/>
    <w:rsid w:val="00B33CAC"/>
    <w:rsid w:val="00B4170C"/>
    <w:rsid w:val="00B429BD"/>
    <w:rsid w:val="00B535BA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B04"/>
    <w:rsid w:val="00B94D65"/>
    <w:rsid w:val="00B95E60"/>
    <w:rsid w:val="00BB0E65"/>
    <w:rsid w:val="00BB19D2"/>
    <w:rsid w:val="00BB19D7"/>
    <w:rsid w:val="00BB3D5B"/>
    <w:rsid w:val="00BB4C26"/>
    <w:rsid w:val="00BC65D6"/>
    <w:rsid w:val="00BD1270"/>
    <w:rsid w:val="00BD536E"/>
    <w:rsid w:val="00BD57F5"/>
    <w:rsid w:val="00BF72EB"/>
    <w:rsid w:val="00C0076F"/>
    <w:rsid w:val="00C02B7A"/>
    <w:rsid w:val="00C02D2B"/>
    <w:rsid w:val="00C06541"/>
    <w:rsid w:val="00C166B0"/>
    <w:rsid w:val="00C173B0"/>
    <w:rsid w:val="00C22250"/>
    <w:rsid w:val="00C22BD3"/>
    <w:rsid w:val="00C23C9D"/>
    <w:rsid w:val="00C278A8"/>
    <w:rsid w:val="00C3385F"/>
    <w:rsid w:val="00C36E35"/>
    <w:rsid w:val="00C42193"/>
    <w:rsid w:val="00C42549"/>
    <w:rsid w:val="00C42FB2"/>
    <w:rsid w:val="00C44E2B"/>
    <w:rsid w:val="00C46EF2"/>
    <w:rsid w:val="00C510FE"/>
    <w:rsid w:val="00C544EE"/>
    <w:rsid w:val="00C6059B"/>
    <w:rsid w:val="00C609A9"/>
    <w:rsid w:val="00C63F67"/>
    <w:rsid w:val="00C643B6"/>
    <w:rsid w:val="00C65B0B"/>
    <w:rsid w:val="00C65C87"/>
    <w:rsid w:val="00C82423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B59EB"/>
    <w:rsid w:val="00CC3976"/>
    <w:rsid w:val="00CD39A3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31B3A"/>
    <w:rsid w:val="00D331F1"/>
    <w:rsid w:val="00D36D70"/>
    <w:rsid w:val="00D40FED"/>
    <w:rsid w:val="00D4180E"/>
    <w:rsid w:val="00D42E1C"/>
    <w:rsid w:val="00D530E7"/>
    <w:rsid w:val="00D54587"/>
    <w:rsid w:val="00D643D6"/>
    <w:rsid w:val="00D649C9"/>
    <w:rsid w:val="00D6511C"/>
    <w:rsid w:val="00D755ED"/>
    <w:rsid w:val="00D839A4"/>
    <w:rsid w:val="00D91B30"/>
    <w:rsid w:val="00D926AF"/>
    <w:rsid w:val="00DB1DC8"/>
    <w:rsid w:val="00DB31FC"/>
    <w:rsid w:val="00DB460D"/>
    <w:rsid w:val="00DB7005"/>
    <w:rsid w:val="00DD75CE"/>
    <w:rsid w:val="00DD7E02"/>
    <w:rsid w:val="00DF4EFF"/>
    <w:rsid w:val="00E05CB7"/>
    <w:rsid w:val="00E07072"/>
    <w:rsid w:val="00E14A55"/>
    <w:rsid w:val="00E15DA5"/>
    <w:rsid w:val="00E23E60"/>
    <w:rsid w:val="00E24354"/>
    <w:rsid w:val="00E3606B"/>
    <w:rsid w:val="00E45E50"/>
    <w:rsid w:val="00E47C51"/>
    <w:rsid w:val="00E47F35"/>
    <w:rsid w:val="00E513DB"/>
    <w:rsid w:val="00E53113"/>
    <w:rsid w:val="00E56EC0"/>
    <w:rsid w:val="00E56F14"/>
    <w:rsid w:val="00E574A5"/>
    <w:rsid w:val="00E57570"/>
    <w:rsid w:val="00E601F3"/>
    <w:rsid w:val="00E639AB"/>
    <w:rsid w:val="00E75D62"/>
    <w:rsid w:val="00E800F9"/>
    <w:rsid w:val="00E820EF"/>
    <w:rsid w:val="00E83779"/>
    <w:rsid w:val="00E86139"/>
    <w:rsid w:val="00E86B8E"/>
    <w:rsid w:val="00E9474F"/>
    <w:rsid w:val="00EA0A56"/>
    <w:rsid w:val="00EA22E5"/>
    <w:rsid w:val="00EA3D42"/>
    <w:rsid w:val="00EA5D99"/>
    <w:rsid w:val="00EB2CCF"/>
    <w:rsid w:val="00EC35E3"/>
    <w:rsid w:val="00ED44FF"/>
    <w:rsid w:val="00ED4B89"/>
    <w:rsid w:val="00ED5805"/>
    <w:rsid w:val="00ED7347"/>
    <w:rsid w:val="00EE05CF"/>
    <w:rsid w:val="00EE2726"/>
    <w:rsid w:val="00EE3A9B"/>
    <w:rsid w:val="00EE4EB4"/>
    <w:rsid w:val="00EE5123"/>
    <w:rsid w:val="00EE585C"/>
    <w:rsid w:val="00EE7ACF"/>
    <w:rsid w:val="00EF2BDD"/>
    <w:rsid w:val="00EF45FF"/>
    <w:rsid w:val="00EF567A"/>
    <w:rsid w:val="00EF7A99"/>
    <w:rsid w:val="00F05F35"/>
    <w:rsid w:val="00F07D91"/>
    <w:rsid w:val="00F2162F"/>
    <w:rsid w:val="00F22D21"/>
    <w:rsid w:val="00F244EE"/>
    <w:rsid w:val="00F303C9"/>
    <w:rsid w:val="00F36E83"/>
    <w:rsid w:val="00F41D6B"/>
    <w:rsid w:val="00F51144"/>
    <w:rsid w:val="00F5621B"/>
    <w:rsid w:val="00F62EA1"/>
    <w:rsid w:val="00F6514C"/>
    <w:rsid w:val="00F66BE3"/>
    <w:rsid w:val="00F74CD7"/>
    <w:rsid w:val="00F75ED0"/>
    <w:rsid w:val="00F80912"/>
    <w:rsid w:val="00F85873"/>
    <w:rsid w:val="00F85E42"/>
    <w:rsid w:val="00F91C54"/>
    <w:rsid w:val="00F92EA2"/>
    <w:rsid w:val="00F97E6E"/>
    <w:rsid w:val="00FA00B1"/>
    <w:rsid w:val="00FA0EB7"/>
    <w:rsid w:val="00FB0407"/>
    <w:rsid w:val="00FB2E52"/>
    <w:rsid w:val="00FB4823"/>
    <w:rsid w:val="00FB6923"/>
    <w:rsid w:val="00FC1B02"/>
    <w:rsid w:val="00FC3609"/>
    <w:rsid w:val="00FC6446"/>
    <w:rsid w:val="00FC774D"/>
    <w:rsid w:val="00FC7E39"/>
    <w:rsid w:val="00FD4FE4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6C37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76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tolovo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5888</TotalTime>
  <Pages>2</Pages>
  <Words>433</Words>
  <Characters>2472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227</cp:revision>
  <cp:lastPrinted>2025-10-01T13:24:00Z</cp:lastPrinted>
  <dcterms:created xsi:type="dcterms:W3CDTF">2013-10-29T12:29:00Z</dcterms:created>
  <dcterms:modified xsi:type="dcterms:W3CDTF">2025-11-14T09:57:00Z</dcterms:modified>
</cp:coreProperties>
</file>